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40" w:rsidRDefault="00D90A40" w:rsidP="00D90A40">
      <w:pPr>
        <w:tabs>
          <w:tab w:val="clear" w:pos="9000"/>
        </w:tabs>
        <w:ind w:left="0"/>
        <w:jc w:val="left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D90A40" w:rsidRPr="00D90A40" w:rsidRDefault="00D90A40" w:rsidP="00D90A40">
      <w:pPr>
        <w:rPr>
          <w:rFonts w:ascii="Times New Roman" w:hAnsi="Times New Roman" w:cs="Times New Roman"/>
        </w:rPr>
      </w:pPr>
    </w:p>
    <w:p w:rsidR="00D90A40" w:rsidRPr="00D90A40" w:rsidRDefault="00A82745" w:rsidP="00A82745">
      <w:pPr>
        <w:ind w:left="0"/>
        <w:jc w:val="left"/>
        <w:rPr>
          <w:rFonts w:ascii="Times New Roman" w:hAnsi="Times New Roman" w:cs="Times New Roman"/>
        </w:rPr>
      </w:pPr>
      <w:r w:rsidRPr="00A82745">
        <w:rPr>
          <w:noProof/>
          <w:lang w:val="bg-BG" w:eastAsia="bg-BG"/>
        </w:rPr>
        <w:drawing>
          <wp:inline distT="0" distB="0" distL="0" distR="0" wp14:anchorId="6BE1AB5E" wp14:editId="4B7831FB">
            <wp:extent cx="8893810" cy="1493419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810" cy="1493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74" w:rsidRPr="00D90A40" w:rsidRDefault="00C01A74" w:rsidP="00D90A40">
      <w:pPr>
        <w:tabs>
          <w:tab w:val="clear" w:pos="9000"/>
          <w:tab w:val="left" w:pos="3332"/>
        </w:tabs>
        <w:ind w:left="0"/>
        <w:rPr>
          <w:rFonts w:ascii="Times New Roman" w:hAnsi="Times New Roman" w:cs="Times New Roman"/>
        </w:rPr>
      </w:pPr>
    </w:p>
    <w:sectPr w:rsidR="00C01A74" w:rsidRPr="00D90A40" w:rsidSect="00D90A40"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07" w:orient="landscape" w:code="9"/>
      <w:pgMar w:top="850" w:right="1417" w:bottom="1218" w:left="1417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218" w:rsidRDefault="00E77218" w:rsidP="004E46E1">
      <w:r>
        <w:separator/>
      </w:r>
    </w:p>
    <w:p w:rsidR="00E77218" w:rsidRDefault="00E77218" w:rsidP="004E46E1"/>
  </w:endnote>
  <w:endnote w:type="continuationSeparator" w:id="0">
    <w:p w:rsidR="00E77218" w:rsidRDefault="00E77218" w:rsidP="004E46E1">
      <w:r>
        <w:continuationSeparator/>
      </w:r>
    </w:p>
    <w:p w:rsidR="00E77218" w:rsidRDefault="00E77218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218" w:rsidRDefault="00E77218" w:rsidP="004E46E1">
      <w:r>
        <w:separator/>
      </w:r>
    </w:p>
    <w:p w:rsidR="00E77218" w:rsidRDefault="00E77218" w:rsidP="004E46E1"/>
  </w:footnote>
  <w:footnote w:type="continuationSeparator" w:id="0">
    <w:p w:rsidR="00E77218" w:rsidRDefault="00E77218" w:rsidP="004E46E1">
      <w:r>
        <w:continuationSeparator/>
      </w:r>
    </w:p>
    <w:p w:rsidR="00E77218" w:rsidRDefault="00E77218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56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9222"/>
      <w:gridCol w:w="1660"/>
    </w:tblGrid>
    <w:tr w:rsidR="001323EF" w:rsidRPr="00853248" w:rsidTr="00D90A40">
      <w:trPr>
        <w:cantSplit/>
        <w:trHeight w:val="595"/>
        <w:jc w:val="center"/>
      </w:trPr>
      <w:tc>
        <w:tcPr>
          <w:tcW w:w="168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E77218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92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E325E4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D01D9A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E325E4">
            <w:rPr>
              <w:rFonts w:ascii="Times New Roman" w:hAnsi="Times New Roman" w:cs="Times New Roman"/>
              <w:sz w:val="20"/>
              <w:szCs w:val="20"/>
              <w:lang w:val="bg-BG"/>
            </w:rPr>
            <w:t>9</w:t>
          </w:r>
        </w:p>
        <w:p w:rsidR="001323EF" w:rsidRPr="00F12671" w:rsidRDefault="00F12671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F12671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D01D9A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D01D9A" w:rsidRDefault="001B69ED" w:rsidP="00D90A40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D01D9A">
            <w:rPr>
              <w:rFonts w:ascii="Times New Roman" w:hAnsi="Times New Roman" w:cs="Times New Roman"/>
              <w:sz w:val="20"/>
              <w:szCs w:val="20"/>
              <w:lang w:val="bg-BG"/>
            </w:rPr>
            <w:t>Регистър на съществуващите скелета и площадки на територията на Ей И Ес</w:t>
          </w:r>
        </w:p>
      </w:tc>
      <w:tc>
        <w:tcPr>
          <w:tcW w:w="16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12671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12671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374DDF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F12671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F12671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B69ED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4DDF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19CD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5F7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6CCE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745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1D9A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0A40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5E4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218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2671"/>
    <w:rsid w:val="00F13D6D"/>
    <w:rsid w:val="00F13EAF"/>
    <w:rsid w:val="00F145F4"/>
    <w:rsid w:val="00F15226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D4C86-C110-4FC8-95CF-74096473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8</cp:revision>
  <cp:lastPrinted>2014-10-14T13:39:00Z</cp:lastPrinted>
  <dcterms:created xsi:type="dcterms:W3CDTF">2015-01-04T21:53:00Z</dcterms:created>
  <dcterms:modified xsi:type="dcterms:W3CDTF">2015-03-12T17:02:00Z</dcterms:modified>
</cp:coreProperties>
</file>